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8BC24" w14:textId="6088986E" w:rsidR="00BA00AB" w:rsidRDefault="00725EC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RYDDESDALE</w:t>
      </w:r>
      <w:r>
        <w:rPr>
          <w:rFonts w:ascii="Times New Roman" w:hAnsi="Times New Roman" w:cs="Times New Roman"/>
          <w:sz w:val="24"/>
          <w:szCs w:val="24"/>
        </w:rPr>
        <w:t xml:space="preserve">       (d.1479-80)</w:t>
      </w:r>
    </w:p>
    <w:p w14:paraId="734CB044" w14:textId="31857184" w:rsidR="00725EC6" w:rsidRDefault="00725EC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Hull. Merchant.</w:t>
      </w:r>
    </w:p>
    <w:p w14:paraId="6760946A" w14:textId="7F2AA0F0" w:rsidR="00725EC6" w:rsidRDefault="00725EC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6D0FC0" w14:textId="7001F643" w:rsidR="00725EC6" w:rsidRDefault="00725EC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516D6A" w14:textId="7BCA98EA" w:rsidR="00725EC6" w:rsidRDefault="00725EC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Oct.1479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p.142)</w:t>
      </w:r>
    </w:p>
    <w:p w14:paraId="26593A14" w14:textId="1C763E80" w:rsidR="00725EC6" w:rsidRDefault="00725EC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Jan.1480</w:t>
      </w:r>
      <w:r>
        <w:rPr>
          <w:rFonts w:ascii="Times New Roman" w:hAnsi="Times New Roman" w:cs="Times New Roman"/>
          <w:sz w:val="24"/>
          <w:szCs w:val="24"/>
        </w:rPr>
        <w:tab/>
        <w:t>Probate of his Will.     (ibid.)</w:t>
      </w:r>
    </w:p>
    <w:p w14:paraId="7F48717D" w14:textId="1936C312" w:rsidR="00725EC6" w:rsidRDefault="00725EC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E64A5A" w14:textId="71BF3D1A" w:rsidR="00725EC6" w:rsidRDefault="00725EC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98098D" w14:textId="1355BBAF" w:rsidR="00725EC6" w:rsidRPr="00725EC6" w:rsidRDefault="00725EC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December 2021</w:t>
      </w:r>
    </w:p>
    <w:sectPr w:rsidR="00725EC6" w:rsidRPr="00725E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4726B" w14:textId="77777777" w:rsidR="00725EC6" w:rsidRDefault="00725EC6" w:rsidP="009139A6">
      <w:r>
        <w:separator/>
      </w:r>
    </w:p>
  </w:endnote>
  <w:endnote w:type="continuationSeparator" w:id="0">
    <w:p w14:paraId="52B8CFD6" w14:textId="77777777" w:rsidR="00725EC6" w:rsidRDefault="00725EC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CD4D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0BD1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8437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68E23" w14:textId="77777777" w:rsidR="00725EC6" w:rsidRDefault="00725EC6" w:rsidP="009139A6">
      <w:r>
        <w:separator/>
      </w:r>
    </w:p>
  </w:footnote>
  <w:footnote w:type="continuationSeparator" w:id="0">
    <w:p w14:paraId="217FE7B0" w14:textId="77777777" w:rsidR="00725EC6" w:rsidRDefault="00725EC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C038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7499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69A0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EC6"/>
    <w:rsid w:val="000666E0"/>
    <w:rsid w:val="002510B7"/>
    <w:rsid w:val="005C130B"/>
    <w:rsid w:val="00725EC6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28B9C"/>
  <w15:chartTrackingRefBased/>
  <w15:docId w15:val="{D1E2977D-E456-42FB-A0CB-55D76F686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2021-12-03T16:22:00Z</dcterms:created>
  <dcterms:modified xsi:type="dcterms:W3CDTF">2021-12-03T16:25:00Z</dcterms:modified>
</cp:coreProperties>
</file>